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E90050" w:rsidTr="00E90050" w14:paraId="6873A1B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50" w:rsidRDefault="00E90050" w14:paraId="43D278D2" w14:textId="0C06094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0050" w:rsidRDefault="00E90050" w14:paraId="7C71DFC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E90050" w:rsidRDefault="00E90050" w14:paraId="37A3178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E90050" w:rsidRDefault="00E90050" w14:paraId="06C9A8E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E90050" w:rsidRDefault="00E90050" w14:paraId="01605A4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E90050" w:rsidP="00E90050" w:rsidRDefault="00E90050" w14:paraId="370FE07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E90050" w:rsidP="00E90050" w:rsidRDefault="00E90050" w14:paraId="77232B9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E90050" w:rsidP="00E90050" w:rsidRDefault="00E90050" w14:paraId="1B4D25F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St-2685/2019</w:t>
      </w:r>
    </w:p>
    <w:p w:rsidR="00E90050" w:rsidP="00E90050" w:rsidRDefault="00E90050" w14:paraId="79B5446C" w14:textId="77777777">
      <w:pPr>
        <w:tabs>
          <w:tab w:val="left" w:pos="709"/>
        </w:tabs>
      </w:pPr>
      <w:r>
        <w:t xml:space="preserve"> </w:t>
      </w:r>
    </w:p>
    <w:p w:rsidR="00E90050" w:rsidP="00E90050" w:rsidRDefault="00E90050" w14:paraId="3A0ED41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E90050" w:rsidP="00E90050" w:rsidRDefault="00E90050" w14:paraId="65EACBD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E90050" w:rsidP="00E90050" w:rsidRDefault="00E90050" w14:paraId="7B9C0439" w14:textId="77777777">
      <w:pPr>
        <w:tabs>
          <w:tab w:val="left" w:pos="709"/>
        </w:tabs>
      </w:pPr>
    </w:p>
    <w:p w:rsidR="00E90050" w:rsidP="00E90050" w:rsidRDefault="00E90050" w14:paraId="2B5AF33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E90050" w:rsidP="00E90050" w:rsidRDefault="00E90050" w14:paraId="5B31969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E90050" w:rsidP="00E90050" w:rsidRDefault="00E90050" w14:paraId="186A0FBF" w14:textId="77777777">
      <w:pPr>
        <w:tabs>
          <w:tab w:val="left" w:pos="709"/>
        </w:tabs>
      </w:pPr>
    </w:p>
    <w:p w:rsidR="00E90050" w:rsidP="00E90050" w:rsidRDefault="00E90050" w14:paraId="37EAC869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E90050" w:rsidP="00E90050" w:rsidRDefault="00E90050" w14:paraId="45173C8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E90050" w:rsidP="00E90050" w:rsidRDefault="00E90050" w14:paraId="277B20A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E90050" w:rsidP="00E90050" w:rsidRDefault="00E90050" w14:paraId="39A167D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E90050" w:rsidP="00E90050" w:rsidRDefault="00E90050" w14:paraId="00185DAC" w14:textId="77777777">
      <w:pPr>
        <w:tabs>
          <w:tab w:val="left" w:pos="709"/>
        </w:tabs>
      </w:pPr>
    </w:p>
    <w:p w:rsidR="00E90050" w:rsidP="00E90050" w:rsidRDefault="00E90050" w14:paraId="41CE516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E90050" w:rsidP="00E90050" w:rsidRDefault="00E90050" w14:paraId="23167015" w14:textId="77777777">
      <w:pPr>
        <w:tabs>
          <w:tab w:val="left" w:pos="709"/>
        </w:tabs>
        <w:jc w:val="both"/>
      </w:pPr>
    </w:p>
    <w:p w:rsidR="00E90050" w:rsidP="00E90050" w:rsidRDefault="00E90050" w14:paraId="2ED6A08F" w14:textId="77777777">
      <w:pPr>
        <w:tabs>
          <w:tab w:val="left" w:pos="709"/>
        </w:tabs>
      </w:pPr>
      <w:r>
        <w:t xml:space="preserve"> </w:t>
      </w:r>
      <w:r>
        <w:tab/>
        <w:t>13. St-2685/2019</w:t>
      </w:r>
    </w:p>
    <w:p w:rsidR="00E90050" w:rsidP="00E90050" w:rsidRDefault="00E90050" w14:paraId="7ADA5A00" w14:textId="77777777">
      <w:pPr>
        <w:tabs>
          <w:tab w:val="left" w:pos="709"/>
        </w:tabs>
      </w:pPr>
    </w:p>
    <w:p w:rsidR="00E90050" w:rsidP="00E90050" w:rsidRDefault="00E90050" w14:paraId="25BB99D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E90050" w:rsidP="00E90050" w:rsidRDefault="00E90050" w14:paraId="290A1098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E90050" w:rsidP="00E90050" w:rsidRDefault="00E90050" w14:paraId="022B6D3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E90050" w:rsidP="00E90050" w:rsidRDefault="00E90050" w14:paraId="570A84B7" w14:textId="77777777">
      <w:pPr>
        <w:tabs>
          <w:tab w:val="left" w:pos="709"/>
        </w:tabs>
        <w:ind w:firstLine="708"/>
        <w:jc w:val="both"/>
      </w:pPr>
    </w:p>
    <w:p w:rsidR="00E90050" w:rsidP="00E90050" w:rsidRDefault="00E90050" w14:paraId="49924C3B" w14:textId="77777777">
      <w:pPr>
        <w:tabs>
          <w:tab w:val="left" w:pos="709"/>
        </w:tabs>
        <w:jc w:val="both"/>
      </w:pPr>
      <w:r>
        <w:t xml:space="preserve">protiv </w:t>
      </w:r>
    </w:p>
    <w:p w:rsidR="00E90050" w:rsidP="00E90050" w:rsidRDefault="00E90050" w14:paraId="0C83458F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E90050" w:rsidP="00E90050" w:rsidRDefault="00E90050" w14:paraId="2310356D" w14:textId="77777777">
      <w:pPr>
        <w:tabs>
          <w:tab w:val="left" w:pos="709"/>
        </w:tabs>
        <w:ind w:left="708"/>
        <w:jc w:val="both"/>
      </w:pPr>
      <w:r>
        <w:tab/>
        <w:t xml:space="preserve">VRNOGA j.d.o.o. za građenje i usluge, Zagreb, Dominika Mandića 88, </w:t>
      </w:r>
    </w:p>
    <w:p w:rsidR="00E90050" w:rsidP="00E90050" w:rsidRDefault="00E90050" w14:paraId="3FDE4C19" w14:textId="77777777">
      <w:pPr>
        <w:tabs>
          <w:tab w:val="left" w:pos="709"/>
        </w:tabs>
        <w:ind w:left="708"/>
        <w:jc w:val="both"/>
      </w:pPr>
      <w:r>
        <w:t>OIB: 03711865196</w:t>
      </w:r>
    </w:p>
    <w:p w:rsidR="00E90050" w:rsidP="00E90050" w:rsidRDefault="00E90050" w14:paraId="4E1A2915" w14:textId="77777777">
      <w:pPr>
        <w:tabs>
          <w:tab w:val="left" w:pos="709"/>
        </w:tabs>
        <w:ind w:left="708"/>
        <w:jc w:val="both"/>
      </w:pPr>
    </w:p>
    <w:p w:rsidR="00E90050" w:rsidP="00E90050" w:rsidRDefault="00E90050" w14:paraId="5CA6E7D7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E90050" w:rsidP="00E90050" w:rsidRDefault="00E90050" w14:paraId="0A18FB73" w14:textId="77777777">
      <w:pPr>
        <w:tabs>
          <w:tab w:val="left" w:pos="709"/>
        </w:tabs>
        <w:jc w:val="both"/>
      </w:pPr>
    </w:p>
    <w:p w:rsidR="00E90050" w:rsidP="00E90050" w:rsidRDefault="00E90050" w14:paraId="7B73242B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E90050" w:rsidP="00E90050" w:rsidRDefault="00E90050" w14:paraId="0B3F8B12" w14:textId="77777777">
      <w:pPr>
        <w:tabs>
          <w:tab w:val="left" w:pos="709"/>
        </w:tabs>
      </w:pPr>
    </w:p>
    <w:p w:rsidR="00E90050" w:rsidP="00E90050" w:rsidRDefault="00E90050" w14:paraId="1FC6F85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E90050" w:rsidP="00E90050" w:rsidRDefault="00E90050" w14:paraId="2F323AC3" w14:textId="77777777">
      <w:pPr>
        <w:tabs>
          <w:tab w:val="left" w:pos="709"/>
        </w:tabs>
      </w:pPr>
    </w:p>
    <w:p w:rsidR="00E90050" w:rsidP="00E90050" w:rsidRDefault="00E90050" w14:paraId="350508C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E90050" w:rsidP="00E90050" w:rsidRDefault="00E90050" w14:paraId="1D2FA8FF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90050" w:rsidP="00E90050" w:rsidRDefault="00E90050" w14:paraId="4872F02A" w14:textId="77777777">
      <w:pPr>
        <w:tabs>
          <w:tab w:val="left" w:pos="709"/>
        </w:tabs>
      </w:pPr>
    </w:p>
    <w:p w:rsidR="00E90050" w:rsidP="00E90050" w:rsidRDefault="00E90050" w14:paraId="7C745791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2431DC1" w14:textId="02431DC1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0050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900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0050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0050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0050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0050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E90050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005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90050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0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050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050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050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050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0050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0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05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3106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St-2685/2019</izvorni_sadrzaj>
    <derivirana_varijabla naziv="DomainObject.Predmet.OznakaBroj_1">St-2685/2019</derivirana_varijabla>
  </DomainObject.Predmet.OznakaBroj>
  <DomainObject.Predmet.OznakaBrojOptuznogAkta>
    <izvorni_sadrzaj>04-06-19-4689</izvorni_sadrzaj>
    <derivirana_varijabla naziv="DomainObject.Predmet.OznakaBrojOptuznogAkta_1">04-06-19-4689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VRNOGA j.d.o.o. za građenje i usluge</izvorni_sadrzaj>
    <derivirana_varijabla naziv="DomainObject.Predmet.ProtustrankaFormated_1">  VRNOGA j.d.o.o. za građenje i usluge</derivirana_varijabla>
  </DomainObject.Predmet.ProtustrankaFormated>
  <DomainObject.Predmet.ProtustrankaFormatedOIB>
    <izvorni_sadrzaj>  VRNOGA j.d.o.o. za građenje i usluge, OIB 03711865196</izvorni_sadrzaj>
    <derivirana_varijabla naziv="DomainObject.Predmet.ProtustrankaFormatedOIB_1">  VRNOGA j.d.o.o. za građenje i usluge, OIB 03711865196</derivirana_varijabla>
  </DomainObject.Predmet.ProtustrankaFormatedOIB>
  <DomainObject.Predmet.ProtustrankaFormatedWithAdress>
    <izvorni_sadrzaj> VRNOGA j.d.o.o. za građenje i usluge, Dominika Mandića 88, 10000 Zagreb</izvorni_sadrzaj>
    <derivirana_varijabla naziv="DomainObject.Predmet.ProtustrankaFormatedWithAdress_1"> VRNOGA j.d.o.o. za građenje i usluge, Dominika Mandića 88, 10000 Zagreb</derivirana_varijabla>
  </DomainObject.Predmet.ProtustrankaFormatedWithAdress>
  <DomainObject.Predmet.ProtustrankaFormatedWithAdressOIB>
    <izvorni_sadrzaj> VRNOGA j.d.o.o. za građenje i usluge, OIB 03711865196, Dominika Mandića 88, 10000 Zagreb</izvorni_sadrzaj>
    <derivirana_varijabla naziv="DomainObject.Predmet.ProtustrankaFormatedWithAdressOIB_1"> VRNOGA j.d.o.o. za građenje i usluge, OIB 03711865196, Dominika Mandića 88, 10000 Zagreb</derivirana_varijabla>
  </DomainObject.Predmet.ProtustrankaFormatedWithAdressOIB>
  <DomainObject.Predmet.ProtustrankaWithAdress>
    <izvorni_sadrzaj>VRNOGA j.d.o.o. za građenje i usluge Dominika Mandića 88, 10000 Zagreb</izvorni_sadrzaj>
    <derivirana_varijabla naziv="DomainObject.Predmet.ProtustrankaWithAdress_1">VRNOGA j.d.o.o. za građenje i usluge Dominika Mandića 88, 10000 Zagreb</derivirana_varijabla>
  </DomainObject.Predmet.ProtustrankaWithAdress>
  <DomainObject.Predmet.ProtustrankaWithAdressOIB>
    <izvorni_sadrzaj>VRNOGA j.d.o.o. za građenje i usluge, OIB 03711865196, Dominika Mandića 88, 10000 Zagreb</izvorni_sadrzaj>
    <derivirana_varijabla naziv="DomainObject.Predmet.ProtustrankaWithAdressOIB_1">VRNOGA j.d.o.o. za građenje i usluge, OIB 03711865196, Dominika Mandića 88, 10000 Zagreb</derivirana_varijabla>
  </DomainObject.Predmet.ProtustrankaWithAdressOIB>
  <DomainObject.Predmet.ProtustrankaNazivFormated>
    <izvorni_sadrzaj>VRNOGA j.d.o.o. za građenje i usluge</izvorni_sadrzaj>
    <derivirana_varijabla naziv="DomainObject.Predmet.ProtustrankaNazivFormated_1">VRNOGA j.d.o.o. za građenje i usluge</derivirana_varijabla>
  </DomainObject.Predmet.ProtustrankaNazivFormated>
  <DomainObject.Predmet.ProtustrankaNazivFormatedOIB>
    <izvorni_sadrzaj>VRNOGA j.d.o.o. za građenje i usluge, OIB 03711865196</izvorni_sadrzaj>
    <derivirana_varijabla naziv="DomainObject.Predmet.ProtustrankaNazivFormatedOIB_1">VRNOGA j.d.o.o. za građenje i usluge, OIB 03711865196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VRNOGA j.d.o.o. za građenje i usluge</item>
    </izvorni_sadrzaj>
    <derivirana_varijabla naziv="DomainObject.Predmet.ProtuStrankaListFormated_1">
      <item>VRNOGA j.d.o.o. za građenje i usluge</item>
    </derivirana_varijabla>
  </DomainObject.Predmet.ProtuStrankaListFormated>
  <DomainObject.Predmet.ProtuStrankaListFormatedOIB>
    <izvorni_sadrzaj>
      <item>VRNOGA j.d.o.o. za građenje i usluge, OIB 03711865196</item>
    </izvorni_sadrzaj>
    <derivirana_varijabla naziv="DomainObject.Predmet.ProtuStrankaListFormatedOIB_1">
      <item>VRNOGA j.d.o.o. za građenje i usluge, OIB 03711865196</item>
    </derivirana_varijabla>
  </DomainObject.Predmet.ProtuStrankaListFormatedOIB>
  <DomainObject.Predmet.ProtuStrankaListFormatedWithAdress>
    <izvorni_sadrzaj>
      <item>VRNOGA j.d.o.o. za građenje i usluge, Dominika Mandića 88, 10000 Zagreb</item>
    </izvorni_sadrzaj>
    <derivirana_varijabla naziv="DomainObject.Predmet.ProtuStrankaListFormatedWithAdress_1">
      <item>VRNOGA j.d.o.o. za građenje i usluge, Dominika Mandića 88, 10000 Zagreb</item>
    </derivirana_varijabla>
  </DomainObject.Predmet.ProtuStrankaListFormatedWithAdress>
  <DomainObject.Predmet.ProtuStrankaListFormatedWithAdressOIB>
    <izvorni_sadrzaj>
      <item>VRNOGA j.d.o.o. za građenje i usluge, OIB 03711865196, Dominika Mandića 88, 10000 Zagreb</item>
    </izvorni_sadrzaj>
    <derivirana_varijabla naziv="DomainObject.Predmet.ProtuStrankaListFormatedWithAdressOIB_1">
      <item>VRNOGA j.d.o.o. za građenje i usluge, OIB 03711865196, Dominika Mandića 88, 10000 Zagreb</item>
    </derivirana_varijabla>
  </DomainObject.Predmet.ProtuStrankaListFormatedWithAdressOIB>
  <DomainObject.Predmet.ProtuStrankaListNazivFormated>
    <izvorni_sadrzaj>
      <item>VRNOGA j.d.o.o. za građenje i usluge</item>
    </izvorni_sadrzaj>
    <derivirana_varijabla naziv="DomainObject.Predmet.ProtuStrankaListNazivFormated_1">
      <item>VRNOGA j.d.o.o. za građenje i usluge</item>
    </derivirana_varijabla>
  </DomainObject.Predmet.ProtuStrankaListNazivFormated>
  <DomainObject.Predmet.ProtuStrankaListNazivFormatedOIB>
    <izvorni_sadrzaj>
      <item>VRNOGA j.d.o.o. za građenje i usluge, OIB 03711865196</item>
    </izvorni_sadrzaj>
    <derivirana_varijabla naziv="DomainObject.Predmet.ProtuStrankaListNazivFormatedOIB_1">
      <item>VRNOGA j.d.o.o. za građenje i usluge, OIB 03711865196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VRNOGA j.d.o.o. za građenje i usluge</izvorni_sadrzaj>
    <derivirana_varijabla naziv="DomainObject.Predmet.ProtustrankaIDrugi_1">VRNOGA j.d.o.o. za građenje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VRNOGA j.d.o.o. za građenje i usluge, OIB 03711865196, Dominika Mandića 88, 10000 Zagreb</izvorni_sadrzaj>
    <derivirana_varijabla naziv="DomainObject.Predmet.ProtustrankaIDrugiAdressOIB_1">VRNOGA j.d.o.o. za građenje i usluge, OIB 03711865196, Dominika Mandića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VRNOGA j.d.o.o. za građenje i usluge</item>
      <item>Financijska agencija</item>
    </izvorni_sadrzaj>
    <derivirana_varijabla naziv="DomainObject.Predmet.SudioniciListNaziv_1">
      <item>VRNOGA j.d.o.o. za građenje i usluge</item>
      <item>Financijska agencija</item>
    </derivirana_varijabla>
  </DomainObject.Predmet.SudioniciListNaziv>
  <DomainObject.Predmet.SudioniciListAdressOIB>
    <izvorni_sadrzaj>
      <item>VRNOGA j.d.o.o. za građenje i usluge, OIB 03711865196, Dominika Mandića 88,10000 Zagreb</item>
      <item>Financijska agencija, OIB 85821130368, TRG SVIBANJSKIH ŽRTAVA 1995. 1,10000 Zagreb</item>
    </izvorni_sadrzaj>
    <derivirana_varijabla naziv="DomainObject.Predmet.SudioniciListAdressOIB_1">
      <item>VRNOGA j.d.o.o. za građenje i usluge, OIB 03711865196, Dominika Mandića 88,10000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03711865196</item>
      <item>, OIB 85821130368</item>
    </izvorni_sadrzaj>
    <derivirana_varijabla naziv="DomainObject.Predmet.SudioniciListNazivOIB_1">
      <item>, OIB 03711865196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837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